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4690" w:rsidRDefault="00D14690" w:rsidP="00D146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PALMER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Otford, Kent.</w:t>
      </w: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2 Anne </w:t>
      </w:r>
      <w:proofErr w:type="spellStart"/>
      <w:r>
        <w:rPr>
          <w:rFonts w:ascii="Times New Roman" w:hAnsi="Times New Roman" w:cs="Times New Roman"/>
        </w:rPr>
        <w:t>Urswyk</w:t>
      </w:r>
      <w:proofErr w:type="spellEnd"/>
      <w:r>
        <w:rPr>
          <w:rFonts w:ascii="Times New Roman" w:hAnsi="Times New Roman" w:cs="Times New Roman"/>
        </w:rPr>
        <w:t>, widow.</w:t>
      </w: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Marrowe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</w:t>
      </w: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debt against them.  (ibid.)</w:t>
      </w: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</w:p>
    <w:p w:rsidR="00D14690" w:rsidRDefault="00D14690" w:rsidP="00D146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:rsidR="006B2F86" w:rsidRPr="00E71FC3" w:rsidRDefault="00D1469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690" w:rsidRDefault="00D14690" w:rsidP="00E71FC3">
      <w:r>
        <w:separator/>
      </w:r>
    </w:p>
  </w:endnote>
  <w:endnote w:type="continuationSeparator" w:id="0">
    <w:p w:rsidR="00D14690" w:rsidRDefault="00D1469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690" w:rsidRDefault="00D14690" w:rsidP="00E71FC3">
      <w:r>
        <w:separator/>
      </w:r>
    </w:p>
  </w:footnote>
  <w:footnote w:type="continuationSeparator" w:id="0">
    <w:p w:rsidR="00D14690" w:rsidRDefault="00D1469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90"/>
    <w:rsid w:val="001A7C09"/>
    <w:rsid w:val="00577BD5"/>
    <w:rsid w:val="00656CBA"/>
    <w:rsid w:val="006A1F77"/>
    <w:rsid w:val="00733BE7"/>
    <w:rsid w:val="00AB52E8"/>
    <w:rsid w:val="00B16D3F"/>
    <w:rsid w:val="00BB41AC"/>
    <w:rsid w:val="00D1469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8AF72-6265-4976-A257-317F3240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469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146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2018-04-13T20:39:00Z</dcterms:created>
  <dcterms:modified xsi:type="dcterms:W3CDTF">2018-04-13T20:39:00Z</dcterms:modified>
</cp:coreProperties>
</file>